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D06E1" w14:textId="47370351" w:rsidR="006B2F86" w:rsidRDefault="004746C5" w:rsidP="00E71FC3">
      <w:pPr>
        <w:pStyle w:val="NoSpacing"/>
      </w:pPr>
      <w:r>
        <w:rPr>
          <w:u w:val="single"/>
        </w:rPr>
        <w:t>John JAKSON</w:t>
      </w:r>
      <w:r>
        <w:t xml:space="preserve">   </w:t>
      </w:r>
      <w:proofErr w:type="gramStart"/>
      <w:r>
        <w:t xml:space="preserve">   (</w:t>
      </w:r>
      <w:proofErr w:type="gramEnd"/>
      <w:r>
        <w:t>d.1506)</w:t>
      </w:r>
    </w:p>
    <w:p w14:paraId="24870DAC" w14:textId="387398FD" w:rsidR="004746C5" w:rsidRDefault="004746C5" w:rsidP="00E71FC3">
      <w:pPr>
        <w:pStyle w:val="NoSpacing"/>
      </w:pPr>
      <w:r>
        <w:t xml:space="preserve">of </w:t>
      </w:r>
      <w:proofErr w:type="spellStart"/>
      <w:r>
        <w:t>Dringhouses</w:t>
      </w:r>
      <w:proofErr w:type="spellEnd"/>
      <w:r>
        <w:t>, West Riding of Yorkshire.</w:t>
      </w:r>
    </w:p>
    <w:p w14:paraId="45C0E7D1" w14:textId="148A28D3" w:rsidR="004746C5" w:rsidRDefault="004746C5" w:rsidP="00E71FC3">
      <w:pPr>
        <w:pStyle w:val="NoSpacing"/>
      </w:pPr>
    </w:p>
    <w:p w14:paraId="134CEFB6" w14:textId="0994D06B" w:rsidR="004746C5" w:rsidRDefault="004746C5" w:rsidP="00E71FC3">
      <w:pPr>
        <w:pStyle w:val="NoSpacing"/>
      </w:pPr>
    </w:p>
    <w:p w14:paraId="2D0C4E4C" w14:textId="6744E802" w:rsidR="004746C5" w:rsidRDefault="004746C5" w:rsidP="00E71FC3">
      <w:pPr>
        <w:pStyle w:val="NoSpacing"/>
      </w:pPr>
      <w:r>
        <w:t xml:space="preserve">  4 Jul.1506</w:t>
      </w:r>
      <w:r>
        <w:tab/>
        <w:t>He made his Will.  (W.Y.R. p.93)</w:t>
      </w:r>
    </w:p>
    <w:p w14:paraId="59858292" w14:textId="0CFFA24D" w:rsidR="004746C5" w:rsidRDefault="004746C5" w:rsidP="00E71FC3">
      <w:pPr>
        <w:pStyle w:val="NoSpacing"/>
      </w:pPr>
      <w:r>
        <w:t xml:space="preserve">  2 Oct.</w:t>
      </w:r>
      <w:r>
        <w:tab/>
      </w:r>
      <w:r>
        <w:tab/>
        <w:t>Probate of his Will.  (ibid.)</w:t>
      </w:r>
    </w:p>
    <w:p w14:paraId="4602235D" w14:textId="5B1373E3" w:rsidR="004746C5" w:rsidRDefault="004746C5" w:rsidP="00E71FC3">
      <w:pPr>
        <w:pStyle w:val="NoSpacing"/>
      </w:pPr>
    </w:p>
    <w:p w14:paraId="1451A1C9" w14:textId="1AB85917" w:rsidR="004746C5" w:rsidRDefault="004746C5" w:rsidP="00E71FC3">
      <w:pPr>
        <w:pStyle w:val="NoSpacing"/>
      </w:pPr>
    </w:p>
    <w:p w14:paraId="2D3E7C42" w14:textId="3D39BF73" w:rsidR="004746C5" w:rsidRDefault="004746C5" w:rsidP="00E71FC3">
      <w:pPr>
        <w:pStyle w:val="NoSpacing"/>
      </w:pPr>
      <w:r>
        <w:t>17 January 2019</w:t>
      </w:r>
    </w:p>
    <w:p w14:paraId="6B72722C" w14:textId="77777777" w:rsidR="004746C5" w:rsidRPr="004746C5" w:rsidRDefault="004746C5" w:rsidP="00E71FC3">
      <w:pPr>
        <w:pStyle w:val="NoSpacing"/>
      </w:pPr>
      <w:bookmarkStart w:id="0" w:name="_GoBack"/>
      <w:bookmarkEnd w:id="0"/>
    </w:p>
    <w:sectPr w:rsidR="004746C5" w:rsidRPr="004746C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39265" w14:textId="77777777" w:rsidR="004746C5" w:rsidRDefault="004746C5" w:rsidP="00E71FC3">
      <w:pPr>
        <w:spacing w:after="0" w:line="240" w:lineRule="auto"/>
      </w:pPr>
      <w:r>
        <w:separator/>
      </w:r>
    </w:p>
  </w:endnote>
  <w:endnote w:type="continuationSeparator" w:id="0">
    <w:p w14:paraId="1D49696A" w14:textId="77777777" w:rsidR="004746C5" w:rsidRDefault="004746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0F15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7A96D" w14:textId="77777777" w:rsidR="004746C5" w:rsidRDefault="004746C5" w:rsidP="00E71FC3">
      <w:pPr>
        <w:spacing w:after="0" w:line="240" w:lineRule="auto"/>
      </w:pPr>
      <w:r>
        <w:separator/>
      </w:r>
    </w:p>
  </w:footnote>
  <w:footnote w:type="continuationSeparator" w:id="0">
    <w:p w14:paraId="0832FDFA" w14:textId="77777777" w:rsidR="004746C5" w:rsidRDefault="004746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6C5"/>
    <w:rsid w:val="001A7C09"/>
    <w:rsid w:val="004746C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D4B7E"/>
  <w15:chartTrackingRefBased/>
  <w15:docId w15:val="{CEC68259-63B7-44A0-8860-77D91BA88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2019-01-17T21:58:00Z</dcterms:created>
  <dcterms:modified xsi:type="dcterms:W3CDTF">2019-01-17T22:01:00Z</dcterms:modified>
</cp:coreProperties>
</file>